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Kita Piesbach - Fenster, Außentüren und Sonnenschutz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Kita Piesbach - hier: Fenster, Außentüren und Sonnenschutz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